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4F5DB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C4F5DC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B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BF" w14:textId="1A2345D6" w:rsidR="00C44B8B" w:rsidRPr="0052681C" w:rsidRDefault="00ED572E" w:rsidP="007D0A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D572E">
              <w:rPr>
                <w:b/>
                <w:sz w:val="26"/>
                <w:szCs w:val="26"/>
              </w:rPr>
              <w:t>202A_</w:t>
            </w:r>
            <w:r w:rsidR="00364CBB">
              <w:rPr>
                <w:b/>
                <w:sz w:val="26"/>
                <w:szCs w:val="26"/>
              </w:rPr>
              <w:t>240</w:t>
            </w:r>
          </w:p>
        </w:tc>
      </w:tr>
      <w:tr w:rsidR="00C44B8B" w:rsidRPr="0052681C" w14:paraId="6C4F5D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C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C2" w14:textId="2067F3D5" w:rsidR="00C44B8B" w:rsidRPr="00B525BC" w:rsidRDefault="00D2179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 w:rsidRPr="00D2179A">
              <w:rPr>
                <w:b/>
                <w:sz w:val="26"/>
                <w:szCs w:val="26"/>
              </w:rPr>
              <w:t>2322412</w:t>
            </w:r>
          </w:p>
        </w:tc>
      </w:tr>
    </w:tbl>
    <w:p w14:paraId="6C4F5DC4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C4F5DC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C4F5DC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C4F5DC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C4F5DC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C4F5DC9" w14:textId="77777777" w:rsidR="00C44B8B" w:rsidRPr="0052681C" w:rsidRDefault="00C44B8B" w:rsidP="00C44B8B">
      <w:bookmarkStart w:id="0" w:name="_GoBack"/>
      <w:bookmarkEnd w:id="0"/>
    </w:p>
    <w:p w14:paraId="6C4F5DCA" w14:textId="77777777" w:rsidR="00C44B8B" w:rsidRPr="0052681C" w:rsidRDefault="00C44B8B" w:rsidP="00C44B8B"/>
    <w:p w14:paraId="6C4F5DCB" w14:textId="77777777" w:rsidR="00C44B8B" w:rsidRPr="0052681C" w:rsidRDefault="00C44B8B" w:rsidP="00C44B8B"/>
    <w:p w14:paraId="6C4F5DC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C4F5DCD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C4F5DCE" w14:textId="0E7C8534" w:rsidR="00612811" w:rsidRPr="00C275D3" w:rsidRDefault="00640B0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D2179A">
        <w:rPr>
          <w:b/>
          <w:sz w:val="26"/>
          <w:szCs w:val="26"/>
        </w:rPr>
        <w:t>Зажим клиновой МКЗ-1</w:t>
      </w:r>
      <w:r>
        <w:rPr>
          <w:b/>
          <w:sz w:val="26"/>
          <w:szCs w:val="26"/>
        </w:rPr>
        <w:t>)</w:t>
      </w:r>
      <w:r w:rsidR="00C275D3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C275D3">
        <w:rPr>
          <w:b/>
          <w:sz w:val="26"/>
          <w:szCs w:val="26"/>
        </w:rPr>
        <w:t xml:space="preserve"> </w:t>
      </w:r>
      <w:r w:rsidR="00AA670B" w:rsidRPr="00C275D3">
        <w:rPr>
          <w:b/>
          <w:sz w:val="26"/>
          <w:szCs w:val="26"/>
          <w:u w:val="single"/>
        </w:rPr>
        <w:t>202</w:t>
      </w:r>
      <w:r w:rsidR="00AA670B" w:rsidRPr="00C275D3">
        <w:rPr>
          <w:b/>
          <w:sz w:val="26"/>
          <w:szCs w:val="26"/>
          <w:u w:val="single"/>
          <w:lang w:val="en-US"/>
        </w:rPr>
        <w:t>A</w:t>
      </w:r>
    </w:p>
    <w:p w14:paraId="6C4F5DCF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C4F5DD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C4F5DD2" w14:textId="23F22554" w:rsidR="00A305DC" w:rsidRPr="006F6E39" w:rsidRDefault="00641E44" w:rsidP="00CE3DC9">
      <w:pPr>
        <w:tabs>
          <w:tab w:val="left" w:pos="1134"/>
        </w:tabs>
        <w:ind w:firstLine="709"/>
        <w:rPr>
          <w:sz w:val="24"/>
          <w:szCs w:val="24"/>
        </w:rPr>
      </w:pPr>
      <w:r w:rsidRPr="006F6E39">
        <w:rPr>
          <w:sz w:val="24"/>
          <w:szCs w:val="24"/>
        </w:rPr>
        <w:t xml:space="preserve">Технические требования, характеристики </w:t>
      </w:r>
      <w:r w:rsidR="00770408" w:rsidRPr="006F6E39">
        <w:rPr>
          <w:sz w:val="24"/>
          <w:szCs w:val="24"/>
        </w:rPr>
        <w:t>линейной арматуры и гасителей вибрации</w:t>
      </w:r>
      <w:r w:rsidR="004F4E9E" w:rsidRPr="006F6E39">
        <w:rPr>
          <w:sz w:val="24"/>
          <w:szCs w:val="24"/>
        </w:rPr>
        <w:t xml:space="preserve"> должны соответствовать параметрам </w:t>
      </w:r>
      <w:r w:rsidR="00CE3DC9" w:rsidRPr="006F6E39">
        <w:rPr>
          <w:sz w:val="24"/>
          <w:szCs w:val="24"/>
        </w:rPr>
        <w:t>ГОСТ 2730-78 «Зажимы натяжные клиновые. Технические условия».</w:t>
      </w:r>
    </w:p>
    <w:p w14:paraId="3793D505" w14:textId="77777777" w:rsidR="00CE3DC9" w:rsidRDefault="00CE3DC9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14:paraId="1DCFA596" w14:textId="00AAAB13" w:rsidR="004871CD" w:rsidRDefault="004871CD" w:rsidP="009151E8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E71ACCE" wp14:editId="481B219C">
            <wp:extent cx="4295955" cy="3338423"/>
            <wp:effectExtent l="0" t="0" r="0" b="0"/>
            <wp:docPr id="3" name="Рисунок 3" descr="&amp;Zcy;&amp;acy;&amp;zhcy;&amp;icy;&amp;mcy; &amp;mcy;&amp;ocy;&amp;ncy;&amp;tcy;&amp;acy;&amp;zhcy;&amp;ncy;&amp;ycy;&amp;jcy; (&amp;zcy;&amp;acy;&amp;zhcy;&amp;icy;&amp;mcy; &amp;kcy;&amp;lcy;&amp;icy;&amp;ncy;&amp;ocy;&amp;vcy;&amp;ocy;&amp;jcy;) &amp;Mcy;&amp;Kcy;&amp;Zcy;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Zcy;&amp;acy;&amp;zhcy;&amp;icy;&amp;mcy; &amp;mcy;&amp;ocy;&amp;ncy;&amp;tcy;&amp;acy;&amp;zhcy;&amp;ncy;&amp;ycy;&amp;jcy; (&amp;zcy;&amp;acy;&amp;zhcy;&amp;icy;&amp;mcy; &amp;kcy;&amp;lcy;&amp;icy;&amp;ncy;&amp;ocy;&amp;vcy;&amp;ocy;&amp;jcy;) &amp;Mcy;&amp;Kcy;&amp;Zcy;-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6057" cy="3338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547" w:type="pct"/>
        <w:jc w:val="center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184"/>
        <w:gridCol w:w="3419"/>
      </w:tblGrid>
      <w:tr w:rsidR="008E3E81" w:rsidRPr="008E3E81" w14:paraId="15B539B4" w14:textId="77777777" w:rsidTr="009151E8">
        <w:trPr>
          <w:tblCellSpacing w:w="7" w:type="dxa"/>
          <w:jc w:val="center"/>
        </w:trPr>
        <w:tc>
          <w:tcPr>
            <w:tcW w:w="4982" w:type="pct"/>
            <w:gridSpan w:val="2"/>
            <w:shd w:val="clear" w:color="auto" w:fill="FFFFFF"/>
            <w:vAlign w:val="center"/>
            <w:hideMark/>
          </w:tcPr>
          <w:p w14:paraId="0A4BB6EC" w14:textId="53FB23B9" w:rsidR="008E3E81" w:rsidRPr="008E3E81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E3E81" w:rsidRPr="008E3E81" w14:paraId="5F479A4B" w14:textId="77777777" w:rsidTr="009151E8">
        <w:trPr>
          <w:tblCellSpacing w:w="7" w:type="dxa"/>
          <w:jc w:val="center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14:paraId="70F45B71" w14:textId="77777777" w:rsidR="008E3E81" w:rsidRPr="008E3E81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8E3E81">
              <w:rPr>
                <w:sz w:val="24"/>
                <w:szCs w:val="24"/>
              </w:rPr>
              <w:t xml:space="preserve">Сечение провода (мм2): 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64E8E5" w14:textId="6A3663C2" w:rsidR="008E3E81" w:rsidRPr="008E3E81" w:rsidRDefault="00D2179A" w:rsidP="008E3E8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16-5</w:t>
            </w:r>
            <w:r w:rsidR="008E3E81" w:rsidRPr="008E3E81">
              <w:rPr>
                <w:sz w:val="24"/>
                <w:szCs w:val="24"/>
              </w:rPr>
              <w:t xml:space="preserve">0 </w:t>
            </w:r>
          </w:p>
        </w:tc>
      </w:tr>
      <w:tr w:rsidR="008E3E81" w:rsidRPr="008E3E81" w14:paraId="743CE501" w14:textId="77777777" w:rsidTr="009151E8">
        <w:trPr>
          <w:tblCellSpacing w:w="7" w:type="dxa"/>
          <w:jc w:val="center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14:paraId="58F707CF" w14:textId="77777777" w:rsidR="008E3E81" w:rsidRPr="008E3E81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8E3E81">
              <w:rPr>
                <w:sz w:val="24"/>
                <w:szCs w:val="24"/>
              </w:rPr>
              <w:t xml:space="preserve">Диаметр провода (мм): 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F384DE" w14:textId="1D931C40" w:rsidR="008E3E81" w:rsidRPr="008E3E81" w:rsidRDefault="00D2179A" w:rsidP="008E3E8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5-9</w:t>
            </w:r>
            <w:r w:rsidR="008E3E81" w:rsidRPr="008E3E81">
              <w:rPr>
                <w:sz w:val="24"/>
                <w:szCs w:val="24"/>
              </w:rPr>
              <w:t xml:space="preserve"> </w:t>
            </w:r>
          </w:p>
        </w:tc>
      </w:tr>
      <w:tr w:rsidR="008E3E81" w:rsidRPr="008E3E81" w14:paraId="18E7F4D6" w14:textId="77777777" w:rsidTr="009151E8">
        <w:trPr>
          <w:tblCellSpacing w:w="7" w:type="dxa"/>
          <w:jc w:val="center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14:paraId="5F2A4595" w14:textId="77777777" w:rsidR="008E3E81" w:rsidRPr="008E3E81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8E3E81">
              <w:rPr>
                <w:sz w:val="24"/>
                <w:szCs w:val="24"/>
              </w:rPr>
              <w:t xml:space="preserve">Длина (мм): 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C4675" w14:textId="78D515F7" w:rsidR="008E3E81" w:rsidRPr="008E3E81" w:rsidRDefault="00D2179A" w:rsidP="008E3E8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E3E81" w:rsidRPr="008E3E81">
              <w:rPr>
                <w:sz w:val="24"/>
                <w:szCs w:val="24"/>
              </w:rPr>
              <w:t xml:space="preserve">00 </w:t>
            </w:r>
          </w:p>
        </w:tc>
      </w:tr>
      <w:tr w:rsidR="008E3E81" w:rsidRPr="008E3E81" w14:paraId="68BA73D8" w14:textId="77777777" w:rsidTr="009151E8">
        <w:trPr>
          <w:tblCellSpacing w:w="7" w:type="dxa"/>
          <w:jc w:val="center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14:paraId="15A872D0" w14:textId="77777777" w:rsidR="008E3E81" w:rsidRPr="008E3E81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8E3E81">
              <w:rPr>
                <w:sz w:val="24"/>
                <w:szCs w:val="24"/>
              </w:rPr>
              <w:t xml:space="preserve">Рабочая нагрузка (кН): 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94A75" w14:textId="72F0333B" w:rsidR="008E3E81" w:rsidRPr="008E3E81" w:rsidRDefault="00D2179A" w:rsidP="008E3E8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14:paraId="42101B39" w14:textId="77777777" w:rsidR="004871CD" w:rsidRDefault="004871CD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14:paraId="7EF1283A" w14:textId="77777777" w:rsidR="004871CD" w:rsidRDefault="004871CD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14:paraId="6C4F5DD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C4F5DD4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7647A67" w14:textId="38F2C5FC" w:rsidR="00054311" w:rsidRPr="0052681C" w:rsidRDefault="00054311" w:rsidP="0005431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6C4F5DD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C4F5DD7" w14:textId="1B8ED1C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4F5DD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C4F5DD9" w14:textId="4FC2A9B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D6803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C4F5DDA" w14:textId="59DDE97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D6803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C4F5DDB" w14:textId="5347182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D6803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«Россети»;</w:t>
      </w:r>
    </w:p>
    <w:p w14:paraId="6C4F5DDC" w14:textId="2A92684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D6803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</w:t>
      </w:r>
      <w:r w:rsidR="00342A87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6C4F5DDD" w14:textId="3BA309A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A583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C4F5DDE" w14:textId="0E34D056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6C4F5DDF" w14:textId="17F21407" w:rsidR="00DE0C6D" w:rsidRPr="0052681C" w:rsidRDefault="005F4E67" w:rsidP="005F4E6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43900" w:rsidRPr="0052681C">
        <w:rPr>
          <w:sz w:val="24"/>
          <w:szCs w:val="24"/>
        </w:rPr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1D6803">
        <w:rPr>
          <w:sz w:val="24"/>
          <w:szCs w:val="24"/>
        </w:rPr>
        <w:t>ПАО</w:t>
      </w:r>
      <w:r w:rsidR="00F64720" w:rsidRPr="0052681C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C4F5DE0" w14:textId="2C94B5CF" w:rsidR="008641F6" w:rsidRPr="0052681C" w:rsidRDefault="00843900" w:rsidP="005F4E67">
      <w:pPr>
        <w:pStyle w:val="ad"/>
        <w:tabs>
          <w:tab w:val="left" w:pos="0"/>
          <w:tab w:val="left" w:pos="567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C4F5DE1" w14:textId="54069033" w:rsidR="0052681C" w:rsidRPr="00AE04B0" w:rsidRDefault="00E858A5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E04B0">
        <w:rPr>
          <w:sz w:val="24"/>
          <w:szCs w:val="24"/>
        </w:rPr>
        <w:t>ГОСТ 2730-78</w:t>
      </w:r>
      <w:r w:rsidR="00AE04B0" w:rsidRPr="00AE04B0">
        <w:rPr>
          <w:sz w:val="24"/>
          <w:szCs w:val="24"/>
        </w:rPr>
        <w:t xml:space="preserve"> «Зажимы натяжные клиновые. Технические условия»</w:t>
      </w:r>
      <w:r w:rsidR="00766340">
        <w:rPr>
          <w:sz w:val="24"/>
          <w:szCs w:val="24"/>
        </w:rPr>
        <w:t>;</w:t>
      </w:r>
    </w:p>
    <w:p w14:paraId="6C4F5DE2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C4F5DE3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C4F5DE4" w14:textId="1AD6EA3E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C4F5DE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C4F5DE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C4F5DE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C4F5DE8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C4F5DE9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C4F5DEA" w14:textId="77F73EDD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66340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6C4F5DEB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C4F5DE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C4F5DED" w14:textId="4C43434C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66340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C4F5DEE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4F5DEF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C4F5DF0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C4F5DF1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4F5DF2" w14:textId="154BCE68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</w:t>
      </w:r>
      <w:r w:rsidR="00766340">
        <w:rPr>
          <w:b/>
          <w:bCs/>
          <w:sz w:val="26"/>
          <w:szCs w:val="26"/>
        </w:rPr>
        <w:t xml:space="preserve"> </w:t>
      </w:r>
      <w:r w:rsidR="00612811" w:rsidRPr="0052681C">
        <w:rPr>
          <w:b/>
          <w:bCs/>
          <w:sz w:val="26"/>
          <w:szCs w:val="26"/>
        </w:rPr>
        <w:t>документации.</w:t>
      </w:r>
    </w:p>
    <w:p w14:paraId="6C4F5DF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C4F5DF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C4F5DF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C4F5DF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C4F5DF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C4F5DF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C4F5DF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C4F5DFA" w14:textId="183A1A8A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C4F5DFB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C4F5DF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C4F5DFD" w14:textId="6A485229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1D6803">
        <w:rPr>
          <w:szCs w:val="24"/>
        </w:rPr>
        <w:t>ПАО</w:t>
      </w:r>
      <w:r w:rsidRPr="0052681C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6C4F5DFE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4F5E01" w14:textId="77777777" w:rsidR="001D6900" w:rsidRPr="0052681C" w:rsidRDefault="001D6900" w:rsidP="00451C4D">
      <w:pPr>
        <w:rPr>
          <w:sz w:val="26"/>
          <w:szCs w:val="26"/>
        </w:rPr>
      </w:pPr>
    </w:p>
    <w:p w14:paraId="6C4F5E02" w14:textId="77777777" w:rsidR="004A2665" w:rsidRPr="0052681C" w:rsidRDefault="004A2665" w:rsidP="00451C4D">
      <w:pPr>
        <w:rPr>
          <w:sz w:val="26"/>
          <w:szCs w:val="26"/>
        </w:rPr>
      </w:pPr>
    </w:p>
    <w:p w14:paraId="6C4F5E03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C4F5E0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C4F5E0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18A22" w14:textId="77777777" w:rsidR="00652EA0" w:rsidRDefault="00652EA0">
      <w:r>
        <w:separator/>
      </w:r>
    </w:p>
  </w:endnote>
  <w:endnote w:type="continuationSeparator" w:id="0">
    <w:p w14:paraId="67D45ACB" w14:textId="77777777" w:rsidR="00652EA0" w:rsidRDefault="00652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CD073F" w14:textId="77777777" w:rsidR="00652EA0" w:rsidRDefault="00652EA0">
      <w:r>
        <w:separator/>
      </w:r>
    </w:p>
  </w:footnote>
  <w:footnote w:type="continuationSeparator" w:id="0">
    <w:p w14:paraId="4A094836" w14:textId="77777777" w:rsidR="00652EA0" w:rsidRDefault="00652E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F5E0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C4F5E0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70A13334"/>
    <w:multiLevelType w:val="multilevel"/>
    <w:tmpl w:val="1294F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8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311"/>
    <w:rsid w:val="000544E5"/>
    <w:rsid w:val="00057FBD"/>
    <w:rsid w:val="00062FD5"/>
    <w:rsid w:val="000630F6"/>
    <w:rsid w:val="00064749"/>
    <w:rsid w:val="00071958"/>
    <w:rsid w:val="0007491B"/>
    <w:rsid w:val="000767D5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7F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BFD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33E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803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0D5D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19B8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87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4CBB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5F0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1CD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BE7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4E67"/>
    <w:rsid w:val="005F7A1F"/>
    <w:rsid w:val="006001C9"/>
    <w:rsid w:val="006004FC"/>
    <w:rsid w:val="00600F17"/>
    <w:rsid w:val="00602410"/>
    <w:rsid w:val="006033B0"/>
    <w:rsid w:val="0060420B"/>
    <w:rsid w:val="00605D5D"/>
    <w:rsid w:val="00605E5D"/>
    <w:rsid w:val="006109FF"/>
    <w:rsid w:val="00610DFE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B03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2EA0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2E89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7F8"/>
    <w:rsid w:val="006F29C7"/>
    <w:rsid w:val="006F2FF5"/>
    <w:rsid w:val="006F5D72"/>
    <w:rsid w:val="006F6D72"/>
    <w:rsid w:val="006F6E39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89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340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83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511"/>
    <w:rsid w:val="007C6AE3"/>
    <w:rsid w:val="007D0AD8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FF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E81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1E8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48A9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4B0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5BC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75D3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332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40A8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DC9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E1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79A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58A5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078"/>
    <w:rsid w:val="00ED4563"/>
    <w:rsid w:val="00ED571E"/>
    <w:rsid w:val="00ED572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4F5DBD"/>
  <w15:docId w15:val="{04590072-22C9-48E6-994C-11E8A990C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300F49-E409-420A-A674-729843ABFF9D}"/>
</file>

<file path=customXml/itemProps2.xml><?xml version="1.0" encoding="utf-8"?>
<ds:datastoreItem xmlns:ds="http://schemas.openxmlformats.org/officeDocument/2006/customXml" ds:itemID="{1DA36AB8-D815-4AEF-878D-052BC388F0EC}"/>
</file>

<file path=customXml/itemProps3.xml><?xml version="1.0" encoding="utf-8"?>
<ds:datastoreItem xmlns:ds="http://schemas.openxmlformats.org/officeDocument/2006/customXml" ds:itemID="{CB392782-E229-4429-B4C6-827872CF0935}"/>
</file>

<file path=customXml/itemProps4.xml><?xml version="1.0" encoding="utf-8"?>
<ds:datastoreItem xmlns:ds="http://schemas.openxmlformats.org/officeDocument/2006/customXml" ds:itemID="{FB3E57E1-3474-4214-8DC4-90CB3134B864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11</TotalTime>
  <Pages>1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7</cp:revision>
  <cp:lastPrinted>2010-09-30T14:29:00Z</cp:lastPrinted>
  <dcterms:created xsi:type="dcterms:W3CDTF">2015-10-02T10:07:00Z</dcterms:created>
  <dcterms:modified xsi:type="dcterms:W3CDTF">2015-10-08T10:50:00Z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